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1D569" w14:textId="7CBCD467" w:rsidR="006E5D65" w:rsidRPr="00E960BB" w:rsidRDefault="00997F14" w:rsidP="67B1C4C5">
      <w:pPr>
        <w:spacing w:line="240" w:lineRule="auto"/>
        <w:jc w:val="right"/>
        <w:rPr>
          <w:rFonts w:ascii="Corbel" w:hAnsi="Corbel"/>
          <w:i/>
          <w:iCs/>
        </w:rPr>
      </w:pPr>
      <w:r w:rsidRPr="67B1C4C5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67B1C4C5">
        <w:rPr>
          <w:rFonts w:ascii="Corbel" w:hAnsi="Corbel"/>
          <w:i/>
          <w:iCs/>
        </w:rPr>
        <w:t xml:space="preserve">Załącznik nr </w:t>
      </w:r>
      <w:r w:rsidR="006F31E2" w:rsidRPr="67B1C4C5">
        <w:rPr>
          <w:rFonts w:ascii="Corbel" w:hAnsi="Corbel"/>
          <w:i/>
          <w:iCs/>
        </w:rPr>
        <w:t>1.5</w:t>
      </w:r>
      <w:r w:rsidR="00D8678B" w:rsidRPr="67B1C4C5">
        <w:rPr>
          <w:rFonts w:ascii="Corbel" w:hAnsi="Corbel"/>
          <w:i/>
          <w:iCs/>
        </w:rPr>
        <w:t xml:space="preserve"> do Zarządzenia</w:t>
      </w:r>
      <w:r w:rsidR="002A22BF" w:rsidRPr="67B1C4C5">
        <w:rPr>
          <w:rFonts w:ascii="Corbel" w:hAnsi="Corbel"/>
          <w:i/>
          <w:iCs/>
        </w:rPr>
        <w:t xml:space="preserve"> Rektora UR </w:t>
      </w:r>
      <w:r w:rsidR="00CD6897" w:rsidRPr="67B1C4C5">
        <w:rPr>
          <w:rFonts w:ascii="Corbel" w:hAnsi="Corbel"/>
          <w:i/>
          <w:iCs/>
        </w:rPr>
        <w:t xml:space="preserve"> nr </w:t>
      </w:r>
      <w:r w:rsidR="2A1E5B3C" w:rsidRPr="67B1C4C5">
        <w:rPr>
          <w:rFonts w:ascii="Corbel" w:hAnsi="Corbel"/>
          <w:i/>
          <w:iCs/>
        </w:rPr>
        <w:t>61</w:t>
      </w:r>
      <w:r w:rsidR="00F17567" w:rsidRPr="67B1C4C5">
        <w:rPr>
          <w:rFonts w:ascii="Corbel" w:hAnsi="Corbel"/>
          <w:i/>
          <w:iCs/>
        </w:rPr>
        <w:t>/20</w:t>
      </w:r>
      <w:r w:rsidR="00B25C14" w:rsidRPr="67B1C4C5">
        <w:rPr>
          <w:rFonts w:ascii="Corbel" w:hAnsi="Corbel"/>
          <w:i/>
          <w:iCs/>
        </w:rPr>
        <w:t>2</w:t>
      </w:r>
      <w:r w:rsidR="305FFD8E" w:rsidRPr="67B1C4C5">
        <w:rPr>
          <w:rFonts w:ascii="Corbel" w:hAnsi="Corbel"/>
          <w:i/>
          <w:iCs/>
        </w:rPr>
        <w:t>5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E3242B5" w14:textId="5EFDBBE4" w:rsidR="0085747A" w:rsidRPr="009C54AE" w:rsidRDefault="0071620A" w:rsidP="67B1C4C5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67B1C4C5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67B1C4C5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7456EA" w:rsidRPr="67B1C4C5">
        <w:rPr>
          <w:rFonts w:ascii="Corbel" w:hAnsi="Corbel"/>
          <w:i/>
          <w:iCs/>
          <w:smallCaps/>
          <w:sz w:val="24"/>
          <w:szCs w:val="24"/>
        </w:rPr>
        <w:t xml:space="preserve"> </w:t>
      </w:r>
      <w:r w:rsidR="007F76E1" w:rsidRPr="67B1C4C5">
        <w:rPr>
          <w:rFonts w:ascii="Corbel" w:hAnsi="Corbel"/>
          <w:i/>
          <w:iCs/>
          <w:smallCaps/>
          <w:sz w:val="24"/>
          <w:szCs w:val="24"/>
        </w:rPr>
        <w:t>202</w:t>
      </w:r>
      <w:r w:rsidR="5CC6FF2C" w:rsidRPr="67B1C4C5">
        <w:rPr>
          <w:rFonts w:ascii="Corbel" w:hAnsi="Corbel"/>
          <w:i/>
          <w:iCs/>
          <w:smallCaps/>
          <w:sz w:val="24"/>
          <w:szCs w:val="24"/>
        </w:rPr>
        <w:t>5</w:t>
      </w:r>
      <w:r w:rsidR="007F76E1" w:rsidRPr="67B1C4C5">
        <w:rPr>
          <w:rFonts w:ascii="Corbel" w:hAnsi="Corbel"/>
          <w:i/>
          <w:iCs/>
          <w:smallCaps/>
          <w:sz w:val="24"/>
          <w:szCs w:val="24"/>
        </w:rPr>
        <w:t>-20</w:t>
      </w:r>
      <w:r w:rsidR="7FD6866F" w:rsidRPr="67B1C4C5">
        <w:rPr>
          <w:rFonts w:ascii="Corbel" w:hAnsi="Corbel"/>
          <w:i/>
          <w:iCs/>
          <w:smallCaps/>
          <w:sz w:val="24"/>
          <w:szCs w:val="24"/>
        </w:rPr>
        <w:t>30</w:t>
      </w:r>
    </w:p>
    <w:p w14:paraId="24E8696B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124041A8" w14:textId="49FE71D9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734EC5">
        <w:rPr>
          <w:rFonts w:ascii="Corbel" w:hAnsi="Corbel"/>
          <w:sz w:val="20"/>
          <w:szCs w:val="20"/>
        </w:rPr>
        <w:t xml:space="preserve">ok </w:t>
      </w:r>
      <w:r w:rsidR="007456EA">
        <w:rPr>
          <w:rFonts w:ascii="Corbel" w:hAnsi="Corbel"/>
          <w:sz w:val="20"/>
          <w:szCs w:val="20"/>
        </w:rPr>
        <w:t>akademicki  202</w:t>
      </w:r>
      <w:r w:rsidR="056E6842">
        <w:rPr>
          <w:rFonts w:ascii="Corbel" w:hAnsi="Corbel"/>
          <w:sz w:val="20"/>
          <w:szCs w:val="20"/>
        </w:rPr>
        <w:t>8</w:t>
      </w:r>
      <w:r w:rsidR="007456EA">
        <w:rPr>
          <w:rFonts w:ascii="Corbel" w:hAnsi="Corbel"/>
          <w:sz w:val="20"/>
          <w:szCs w:val="20"/>
        </w:rPr>
        <w:t>/202</w:t>
      </w:r>
      <w:r w:rsidR="2964E043">
        <w:rPr>
          <w:rFonts w:ascii="Corbel" w:hAnsi="Corbel"/>
          <w:sz w:val="20"/>
          <w:szCs w:val="20"/>
        </w:rPr>
        <w:t>9</w:t>
      </w:r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4AF9CDD" w14:textId="77777777" w:rsidTr="67B1C4C5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71EF8DA" w14:textId="77777777" w:rsidR="0085747A" w:rsidRPr="009A22FE" w:rsidRDefault="009A22F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Metodologia badań ilościowych</w:t>
            </w:r>
          </w:p>
        </w:tc>
      </w:tr>
      <w:tr w:rsidR="0085747A" w:rsidRPr="009C54AE" w14:paraId="4CA29152" w14:textId="77777777" w:rsidTr="67B1C4C5">
        <w:tc>
          <w:tcPr>
            <w:tcW w:w="2694" w:type="dxa"/>
            <w:vAlign w:val="center"/>
          </w:tcPr>
          <w:p w14:paraId="3354DAF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A37501D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5C0172EC" w14:textId="77777777" w:rsidTr="67B1C4C5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3D854B59" w:rsidR="0085747A" w:rsidRPr="009C54AE" w:rsidRDefault="625B26FD" w:rsidP="67B1C4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7B1C4C5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73603CF6" w14:textId="77777777" w:rsidTr="67B1C4C5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E12427" w14:textId="77777777" w:rsidR="0085747A" w:rsidRPr="009C54AE" w:rsidRDefault="00C1531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63AED1F3" w14:textId="77777777" w:rsidTr="67B1C4C5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8F23E9" w14:textId="77777777" w:rsidR="0085747A" w:rsidRPr="009C54AE" w:rsidRDefault="00A821D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9A22FE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="0085747A" w:rsidRPr="009C54AE" w14:paraId="0F03FBF3" w14:textId="77777777" w:rsidTr="67B1C4C5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F38A12F" w14:textId="77777777" w:rsidR="0085747A" w:rsidRPr="009C54AE" w:rsidRDefault="009A22F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9C54AE" w14:paraId="3B32AF2E" w14:textId="77777777" w:rsidTr="67B1C4C5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39CFC34" w14:textId="77777777" w:rsidR="0085747A" w:rsidRPr="009C54AE" w:rsidRDefault="009A22F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5B469018" w14:textId="77777777" w:rsidTr="67B1C4C5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4440E62" w14:textId="77777777" w:rsidR="0085747A" w:rsidRPr="009C54AE" w:rsidRDefault="009A22F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45907DE0" w14:textId="77777777" w:rsidTr="67B1C4C5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09AF243" w14:textId="77777777" w:rsidR="0085747A" w:rsidRPr="009C54AE" w:rsidRDefault="00A821D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IV, sem. 7</w:t>
            </w:r>
          </w:p>
        </w:tc>
      </w:tr>
      <w:tr w:rsidR="0085747A" w:rsidRPr="009C54AE" w14:paraId="1EB2FC11" w14:textId="77777777" w:rsidTr="67B1C4C5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BB00164" w14:textId="77777777" w:rsidR="0085747A" w:rsidRPr="009C54AE" w:rsidRDefault="009A22F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K. Metodologia badań naukowych</w:t>
            </w:r>
          </w:p>
        </w:tc>
      </w:tr>
      <w:tr w:rsidR="00923D7D" w:rsidRPr="009C54AE" w14:paraId="2786482B" w14:textId="77777777" w:rsidTr="67B1C4C5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923D7D" w:rsidRPr="009C54AE" w:rsidRDefault="009A22F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084969C8" w14:textId="77777777" w:rsidTr="67B1C4C5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3DE35D3" w14:textId="77777777" w:rsidR="0085747A" w:rsidRPr="009C54AE" w:rsidRDefault="009A22FE" w:rsidP="00C1531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Ryszard Pęczkowski</w:t>
            </w:r>
            <w:r w:rsidR="00C15318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47A" w:rsidRPr="009C54AE" w14:paraId="471FE442" w14:textId="77777777" w:rsidTr="67B1C4C5">
        <w:tc>
          <w:tcPr>
            <w:tcW w:w="2694" w:type="dxa"/>
            <w:vAlign w:val="center"/>
          </w:tcPr>
          <w:p w14:paraId="4BE3E90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DAB6C7B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2EB378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A05A80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4A00F406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913E5E0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7EEC" w14:textId="77777777" w:rsidR="00015B8F" w:rsidRPr="009C54AE" w:rsidRDefault="00A821D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015B8F" w:rsidRPr="009C54AE" w:rsidRDefault="009A22F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015B8F" w:rsidRPr="009C54AE" w:rsidRDefault="009A22F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DEE6" w14:textId="77777777" w:rsidR="00015B8F" w:rsidRPr="009C54AE" w:rsidRDefault="009A22F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4EAFD9C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DD88E3C" w14:textId="77777777" w:rsidR="0085747A" w:rsidRPr="009C54AE" w:rsidRDefault="009A22F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☒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B94D5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FB323A0" w14:textId="77777777" w:rsidR="009C54AE" w:rsidRPr="009A22FE" w:rsidRDefault="00E22FBC" w:rsidP="009A22F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="009A22FE">
        <w:rPr>
          <w:rFonts w:ascii="Corbel" w:hAnsi="Corbel"/>
          <w:b w:val="0"/>
          <w:smallCaps w:val="0"/>
          <w:szCs w:val="24"/>
        </w:rPr>
        <w:t>- egzamin</w:t>
      </w:r>
    </w:p>
    <w:p w14:paraId="3DEEC669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03AD3940" w14:textId="77777777" w:rsidTr="00745302">
        <w:tc>
          <w:tcPr>
            <w:tcW w:w="9670" w:type="dxa"/>
          </w:tcPr>
          <w:p w14:paraId="41CE038B" w14:textId="77777777" w:rsidR="0085747A" w:rsidRPr="009C54AE" w:rsidRDefault="009A22F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70BB0">
              <w:rPr>
                <w:rFonts w:ascii="Corbel" w:hAnsi="Corbel"/>
                <w:b w:val="0"/>
                <w:smallCaps w:val="0"/>
                <w:szCs w:val="24"/>
              </w:rPr>
              <w:t>Podstawowa wiedza z zakresu pedagogiki i jej subdyscyplin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naukowych.</w:t>
            </w:r>
          </w:p>
        </w:tc>
      </w:tr>
    </w:tbl>
    <w:p w14:paraId="3656B9AB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45FB0818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49F31C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2FD94A20" w14:textId="77777777" w:rsidTr="009A22FE">
        <w:tc>
          <w:tcPr>
            <w:tcW w:w="843" w:type="dxa"/>
            <w:vAlign w:val="center"/>
          </w:tcPr>
          <w:p w14:paraId="5372B5A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8677" w:type="dxa"/>
            <w:vAlign w:val="center"/>
          </w:tcPr>
          <w:p w14:paraId="38BAD2A1" w14:textId="77777777" w:rsidR="0085747A" w:rsidRPr="009C54AE" w:rsidRDefault="009A22F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70BB0">
              <w:rPr>
                <w:rFonts w:ascii="Corbel" w:hAnsi="Corbel"/>
                <w:b w:val="0"/>
                <w:sz w:val="24"/>
                <w:szCs w:val="24"/>
              </w:rPr>
              <w:t>Wyposażenie studentów w podstawową wiedzę dotyc</w:t>
            </w:r>
            <w:r>
              <w:rPr>
                <w:rFonts w:ascii="Corbel" w:hAnsi="Corbel"/>
                <w:b w:val="0"/>
                <w:sz w:val="24"/>
                <w:szCs w:val="24"/>
              </w:rPr>
              <w:t>zącą metodologii badań ilościowych</w:t>
            </w:r>
            <w:r w:rsidRPr="00170BB0">
              <w:rPr>
                <w:rFonts w:ascii="Corbel" w:hAnsi="Corbel"/>
                <w:b w:val="0"/>
                <w:sz w:val="24"/>
                <w:szCs w:val="24"/>
              </w:rPr>
              <w:t xml:space="preserve">, ze szczególnym </w:t>
            </w:r>
            <w:r>
              <w:rPr>
                <w:rFonts w:ascii="Corbel" w:hAnsi="Corbel"/>
                <w:b w:val="0"/>
                <w:sz w:val="24"/>
                <w:szCs w:val="24"/>
              </w:rPr>
              <w:t>uwzględnieniem</w:t>
            </w:r>
            <w:r w:rsidR="003F2B97">
              <w:rPr>
                <w:rFonts w:ascii="Corbel" w:hAnsi="Corbel"/>
                <w:b w:val="0"/>
                <w:sz w:val="24"/>
                <w:szCs w:val="24"/>
              </w:rPr>
              <w:t xml:space="preserve"> struktury badań oraz podstawowych metod i technik realizacji.</w:t>
            </w:r>
          </w:p>
        </w:tc>
      </w:tr>
      <w:tr w:rsidR="009A22FE" w:rsidRPr="009C54AE" w14:paraId="6AC8A5D8" w14:textId="77777777" w:rsidTr="009A22FE">
        <w:tc>
          <w:tcPr>
            <w:tcW w:w="843" w:type="dxa"/>
            <w:vAlign w:val="center"/>
          </w:tcPr>
          <w:p w14:paraId="550CF7E8" w14:textId="77777777" w:rsidR="009A22FE" w:rsidRPr="009C54AE" w:rsidRDefault="009A22F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163CFEE2" w14:textId="77777777" w:rsidR="009A22FE" w:rsidRPr="00170BB0" w:rsidRDefault="003F2B9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umiejętności przygotowania i realizacji badań ilościowych.</w:t>
            </w:r>
          </w:p>
        </w:tc>
      </w:tr>
      <w:tr w:rsidR="009A22FE" w:rsidRPr="009C54AE" w14:paraId="413345E8" w14:textId="77777777" w:rsidTr="009A22FE">
        <w:tc>
          <w:tcPr>
            <w:tcW w:w="843" w:type="dxa"/>
            <w:vAlign w:val="center"/>
          </w:tcPr>
          <w:p w14:paraId="53C0B3C4" w14:textId="77777777" w:rsidR="009A22FE" w:rsidRDefault="009A22F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7" w:type="dxa"/>
            <w:vAlign w:val="center"/>
          </w:tcPr>
          <w:p w14:paraId="0924A3AB" w14:textId="77777777" w:rsidR="009A22FE" w:rsidRPr="00170BB0" w:rsidRDefault="003F2B97" w:rsidP="003F2B9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Rozwijanie krytycznej postawy w prowadzeniu badań</w:t>
            </w:r>
            <w:r w:rsidR="009A22FE" w:rsidRPr="00170BB0">
              <w:rPr>
                <w:rFonts w:ascii="Corbel" w:hAnsi="Corbel"/>
                <w:b w:val="0"/>
                <w:sz w:val="24"/>
                <w:szCs w:val="24"/>
              </w:rPr>
              <w:t xml:space="preserve"> ze szczególnym uwzględnie</w:t>
            </w:r>
            <w:r>
              <w:rPr>
                <w:rFonts w:ascii="Corbel" w:hAnsi="Corbel"/>
                <w:b w:val="0"/>
                <w:sz w:val="24"/>
                <w:szCs w:val="24"/>
              </w:rPr>
              <w:t>niem wymiaru etycznego prowadzenia</w:t>
            </w:r>
            <w:r w:rsidR="009A22FE" w:rsidRPr="00170BB0">
              <w:rPr>
                <w:rFonts w:ascii="Corbel" w:hAnsi="Corbel"/>
                <w:b w:val="0"/>
                <w:sz w:val="24"/>
                <w:szCs w:val="24"/>
              </w:rPr>
              <w:t xml:space="preserve"> badań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ilościowych</w:t>
            </w:r>
            <w:r w:rsidR="009A22FE" w:rsidRPr="00170BB0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5312826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62486C0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61F38664" w14:textId="77777777" w:rsidTr="0071620A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DD00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6F53D5D0" w14:textId="77777777" w:rsidTr="00A821DB">
        <w:tc>
          <w:tcPr>
            <w:tcW w:w="1701" w:type="dxa"/>
          </w:tcPr>
          <w:p w14:paraId="4FCA59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89D830B" w14:textId="77777777" w:rsidR="0085747A" w:rsidRPr="009C54AE" w:rsidRDefault="00DD00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badania ilościowe z uwzględnieniem podstawowych paradygmatów i orientacji metodologicznych.</w:t>
            </w:r>
          </w:p>
        </w:tc>
        <w:tc>
          <w:tcPr>
            <w:tcW w:w="1873" w:type="dxa"/>
            <w:vAlign w:val="center"/>
          </w:tcPr>
          <w:p w14:paraId="6D1219F2" w14:textId="77777777" w:rsidR="0085747A" w:rsidRPr="00A821DB" w:rsidRDefault="00DD0015" w:rsidP="00A821DB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0"/>
              </w:rPr>
            </w:pPr>
            <w:r w:rsidRPr="003A0230">
              <w:rPr>
                <w:rFonts w:ascii="Corbel" w:hAnsi="Corbel"/>
                <w:sz w:val="24"/>
                <w:szCs w:val="20"/>
              </w:rPr>
              <w:t>PPiW.W19</w:t>
            </w:r>
          </w:p>
        </w:tc>
      </w:tr>
      <w:tr w:rsidR="0085747A" w:rsidRPr="009C54AE" w14:paraId="102D2D3B" w14:textId="77777777" w:rsidTr="00A821DB">
        <w:tc>
          <w:tcPr>
            <w:tcW w:w="1701" w:type="dxa"/>
          </w:tcPr>
          <w:p w14:paraId="56A76B1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3838A1E" w14:textId="77777777" w:rsidR="0085747A" w:rsidRPr="009C54AE" w:rsidRDefault="00F74F4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Wymieni </w:t>
            </w:r>
            <w:r w:rsidR="00736CE1">
              <w:rPr>
                <w:rFonts w:ascii="Corbel" w:hAnsi="Corbel"/>
                <w:b w:val="0"/>
                <w:smallCaps w:val="0"/>
                <w:szCs w:val="24"/>
              </w:rPr>
              <w:t xml:space="preserve">i scharakteryzuje etapy badań ilościowych oraz zasady realizacji </w:t>
            </w:r>
            <w:r w:rsidR="003E56C5">
              <w:rPr>
                <w:rFonts w:ascii="Corbel" w:hAnsi="Corbel"/>
                <w:b w:val="0"/>
                <w:smallCaps w:val="0"/>
                <w:szCs w:val="24"/>
              </w:rPr>
              <w:t>z uwzględnieniem podstawowych strategii badań.</w:t>
            </w:r>
          </w:p>
        </w:tc>
        <w:tc>
          <w:tcPr>
            <w:tcW w:w="1873" w:type="dxa"/>
            <w:vAlign w:val="center"/>
          </w:tcPr>
          <w:p w14:paraId="0C0AC569" w14:textId="77777777" w:rsidR="0085747A" w:rsidRPr="003A0230" w:rsidRDefault="00DD0015" w:rsidP="00A821DB">
            <w:pPr>
              <w:tabs>
                <w:tab w:val="left" w:leader="dot" w:pos="3969"/>
              </w:tabs>
              <w:jc w:val="center"/>
              <w:rPr>
                <w:rFonts w:ascii="Corbel" w:eastAsiaTheme="minorHAnsi" w:hAnsi="Corbel" w:cstheme="minorBidi"/>
                <w:sz w:val="24"/>
                <w:szCs w:val="20"/>
              </w:rPr>
            </w:pPr>
            <w:r w:rsidRPr="003A0230">
              <w:rPr>
                <w:rFonts w:ascii="Corbel" w:eastAsiaTheme="minorHAnsi" w:hAnsi="Corbel" w:cstheme="minorBidi"/>
                <w:sz w:val="24"/>
                <w:szCs w:val="20"/>
              </w:rPr>
              <w:t>PPiW.W20</w:t>
            </w:r>
          </w:p>
        </w:tc>
      </w:tr>
      <w:tr w:rsidR="0085747A" w:rsidRPr="009C54AE" w14:paraId="54147BC0" w14:textId="77777777" w:rsidTr="00A821DB">
        <w:tc>
          <w:tcPr>
            <w:tcW w:w="1701" w:type="dxa"/>
          </w:tcPr>
          <w:p w14:paraId="41960800" w14:textId="77777777" w:rsidR="0085747A" w:rsidRPr="009C54AE" w:rsidRDefault="00DD00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46F61BC5" w14:textId="77777777" w:rsidR="0085747A" w:rsidRPr="009C54AE" w:rsidRDefault="003E56C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Dokona interpretacji wybranego przykładu badań ilościowych.</w:t>
            </w:r>
          </w:p>
        </w:tc>
        <w:tc>
          <w:tcPr>
            <w:tcW w:w="1873" w:type="dxa"/>
            <w:vAlign w:val="center"/>
          </w:tcPr>
          <w:p w14:paraId="703A6D6C" w14:textId="77777777" w:rsidR="0085747A" w:rsidRPr="003A0230" w:rsidRDefault="00DD0015" w:rsidP="00A821DB">
            <w:pPr>
              <w:tabs>
                <w:tab w:val="left" w:leader="dot" w:pos="3969"/>
              </w:tabs>
              <w:jc w:val="center"/>
              <w:rPr>
                <w:rFonts w:ascii="Corbel" w:eastAsiaTheme="minorHAnsi" w:hAnsi="Corbel" w:cstheme="minorBidi"/>
                <w:sz w:val="24"/>
                <w:szCs w:val="20"/>
              </w:rPr>
            </w:pPr>
            <w:r w:rsidRPr="003A0230">
              <w:rPr>
                <w:rFonts w:ascii="Corbel" w:eastAsiaTheme="minorHAnsi" w:hAnsi="Corbel" w:cstheme="minorBidi"/>
                <w:sz w:val="24"/>
                <w:szCs w:val="20"/>
              </w:rPr>
              <w:t>P</w:t>
            </w:r>
            <w:r w:rsidR="004377F9" w:rsidRPr="003A0230">
              <w:rPr>
                <w:rFonts w:ascii="Corbel" w:eastAsiaTheme="minorHAnsi" w:hAnsi="Corbel" w:cstheme="minorBidi"/>
                <w:sz w:val="24"/>
                <w:szCs w:val="20"/>
              </w:rPr>
              <w:t>P</w:t>
            </w:r>
            <w:r w:rsidRPr="003A0230">
              <w:rPr>
                <w:rFonts w:ascii="Corbel" w:eastAsiaTheme="minorHAnsi" w:hAnsi="Corbel" w:cstheme="minorBidi"/>
                <w:sz w:val="24"/>
                <w:szCs w:val="20"/>
              </w:rPr>
              <w:t>iW.U18</w:t>
            </w:r>
          </w:p>
        </w:tc>
      </w:tr>
      <w:tr w:rsidR="00DD0015" w:rsidRPr="009C54AE" w14:paraId="6B9E5E0C" w14:textId="77777777" w:rsidTr="00A821DB">
        <w:tc>
          <w:tcPr>
            <w:tcW w:w="1701" w:type="dxa"/>
          </w:tcPr>
          <w:p w14:paraId="78C3198C" w14:textId="77777777" w:rsidR="00DD0015" w:rsidRDefault="00DD00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24DE5AA3" w14:textId="77777777" w:rsidR="00DD0015" w:rsidRPr="009C54AE" w:rsidRDefault="003E56C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Zaprojektuje badania </w:t>
            </w:r>
            <w:r w:rsidR="004377F9">
              <w:rPr>
                <w:rFonts w:ascii="Corbel" w:hAnsi="Corbel"/>
                <w:b w:val="0"/>
                <w:smallCaps w:val="0"/>
                <w:szCs w:val="24"/>
              </w:rPr>
              <w:t>o charakterze ilościowym w obszarze pedagogiki przedszkolnej i wczesnoszkolnej.</w:t>
            </w:r>
          </w:p>
        </w:tc>
        <w:tc>
          <w:tcPr>
            <w:tcW w:w="1873" w:type="dxa"/>
            <w:vAlign w:val="center"/>
          </w:tcPr>
          <w:p w14:paraId="0B58A2B6" w14:textId="77777777" w:rsidR="00DD0015" w:rsidRPr="003A0230" w:rsidRDefault="003A0230" w:rsidP="00A821DB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Theme="minorHAnsi" w:hAnsi="Corbel" w:cstheme="minorBidi"/>
                <w:sz w:val="24"/>
                <w:szCs w:val="20"/>
              </w:rPr>
            </w:pPr>
            <w:r w:rsidRPr="003A0230">
              <w:rPr>
                <w:rFonts w:ascii="Corbel" w:eastAsiaTheme="minorHAnsi" w:hAnsi="Corbel" w:cstheme="minorBidi"/>
                <w:sz w:val="24"/>
                <w:szCs w:val="20"/>
              </w:rPr>
              <w:t>PPiW.W20</w:t>
            </w:r>
          </w:p>
          <w:p w14:paraId="71C369B2" w14:textId="77777777" w:rsidR="003A0230" w:rsidRPr="003A0230" w:rsidRDefault="003A0230" w:rsidP="00A821DB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Theme="minorHAnsi" w:hAnsi="Corbel" w:cstheme="minorBidi"/>
                <w:sz w:val="24"/>
                <w:szCs w:val="20"/>
              </w:rPr>
            </w:pPr>
            <w:r w:rsidRPr="003A0230">
              <w:rPr>
                <w:rFonts w:ascii="Corbel" w:eastAsiaTheme="minorHAnsi" w:hAnsi="Corbel" w:cstheme="minorBidi"/>
                <w:sz w:val="24"/>
                <w:szCs w:val="20"/>
              </w:rPr>
              <w:t>PPiW.U18</w:t>
            </w:r>
          </w:p>
        </w:tc>
      </w:tr>
      <w:tr w:rsidR="00DD0015" w:rsidRPr="009C54AE" w14:paraId="099EDD24" w14:textId="77777777" w:rsidTr="00A821DB">
        <w:tc>
          <w:tcPr>
            <w:tcW w:w="1701" w:type="dxa"/>
          </w:tcPr>
          <w:p w14:paraId="74357262" w14:textId="77777777" w:rsidR="00DD0015" w:rsidRDefault="00DD00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45B01C0D" w14:textId="77777777" w:rsidR="00DD0015" w:rsidRPr="009C54AE" w:rsidRDefault="003A023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Przedstawi wyniki przeprowadzonych badań i dokona ich interpretacji.</w:t>
            </w:r>
          </w:p>
        </w:tc>
        <w:tc>
          <w:tcPr>
            <w:tcW w:w="1873" w:type="dxa"/>
            <w:vAlign w:val="center"/>
          </w:tcPr>
          <w:p w14:paraId="647AA8D4" w14:textId="77777777" w:rsidR="00DD0015" w:rsidRPr="003A0230" w:rsidRDefault="003A0230" w:rsidP="00A821DB">
            <w:pPr>
              <w:tabs>
                <w:tab w:val="left" w:leader="dot" w:pos="3969"/>
              </w:tabs>
              <w:jc w:val="center"/>
              <w:rPr>
                <w:rFonts w:ascii="Corbel" w:eastAsiaTheme="minorHAnsi" w:hAnsi="Corbel" w:cstheme="minorBidi"/>
                <w:sz w:val="24"/>
                <w:szCs w:val="20"/>
              </w:rPr>
            </w:pPr>
            <w:r w:rsidRPr="003A0230">
              <w:rPr>
                <w:rFonts w:ascii="Corbel" w:eastAsiaTheme="minorHAnsi" w:hAnsi="Corbel" w:cstheme="minorBidi"/>
                <w:sz w:val="24"/>
                <w:szCs w:val="20"/>
              </w:rPr>
              <w:t>PPiW.U19</w:t>
            </w:r>
          </w:p>
        </w:tc>
      </w:tr>
      <w:tr w:rsidR="00DD0015" w:rsidRPr="009C54AE" w14:paraId="32A9317E" w14:textId="77777777" w:rsidTr="00A821DB">
        <w:tc>
          <w:tcPr>
            <w:tcW w:w="1701" w:type="dxa"/>
          </w:tcPr>
          <w:p w14:paraId="139A5216" w14:textId="77777777" w:rsidR="00DD0015" w:rsidRDefault="00DD00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73B58539" w14:textId="77777777" w:rsidR="00DD0015" w:rsidRPr="009C54AE" w:rsidRDefault="003A023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Uzasadni potrzebę prowadzenia badań ilościowych, w tym badań w obszarze pedagogiki specjalnej, na użytek praktyki społecznej i rozwoju własnych kompetencji metodologicznych.</w:t>
            </w:r>
          </w:p>
        </w:tc>
        <w:tc>
          <w:tcPr>
            <w:tcW w:w="1873" w:type="dxa"/>
            <w:vAlign w:val="center"/>
          </w:tcPr>
          <w:p w14:paraId="2D378690" w14:textId="201B1DF9" w:rsidR="00DD0015" w:rsidRPr="003A0230" w:rsidRDefault="003A0230" w:rsidP="00476D9E">
            <w:pPr>
              <w:tabs>
                <w:tab w:val="left" w:leader="dot" w:pos="3969"/>
              </w:tabs>
              <w:jc w:val="center"/>
              <w:rPr>
                <w:rFonts w:ascii="Corbel" w:eastAsiaTheme="minorHAnsi" w:hAnsi="Corbel" w:cstheme="minorBidi"/>
                <w:sz w:val="24"/>
                <w:szCs w:val="20"/>
              </w:rPr>
            </w:pPr>
            <w:r w:rsidRPr="003A0230">
              <w:rPr>
                <w:rFonts w:ascii="Corbel" w:eastAsiaTheme="minorHAnsi" w:hAnsi="Corbel" w:cstheme="minorBidi"/>
                <w:sz w:val="24"/>
                <w:szCs w:val="20"/>
              </w:rPr>
              <w:t>PPiW.K</w:t>
            </w:r>
            <w:r w:rsidR="00011C1F">
              <w:rPr>
                <w:rFonts w:ascii="Corbel" w:eastAsiaTheme="minorHAnsi" w:hAnsi="Corbel" w:cstheme="minorBidi"/>
                <w:sz w:val="24"/>
                <w:szCs w:val="20"/>
              </w:rPr>
              <w:t>0</w:t>
            </w:r>
            <w:r w:rsidRPr="003A0230">
              <w:rPr>
                <w:rFonts w:ascii="Corbel" w:eastAsiaTheme="minorHAnsi" w:hAnsi="Corbel" w:cstheme="minorBidi"/>
                <w:sz w:val="24"/>
                <w:szCs w:val="20"/>
              </w:rPr>
              <w:t>1</w:t>
            </w:r>
          </w:p>
        </w:tc>
      </w:tr>
    </w:tbl>
    <w:p w14:paraId="4101652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B99056E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587EA2A8" w14:textId="77777777" w:rsidTr="00923D7D">
        <w:tc>
          <w:tcPr>
            <w:tcW w:w="9639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446E20D1" w14:textId="77777777" w:rsidTr="00923D7D">
        <w:tc>
          <w:tcPr>
            <w:tcW w:w="9639" w:type="dxa"/>
          </w:tcPr>
          <w:p w14:paraId="15136C38" w14:textId="77777777" w:rsidR="0085747A" w:rsidRPr="009C54AE" w:rsidRDefault="003A023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1. Badania ilościowe – charakterystyka.</w:t>
            </w:r>
          </w:p>
        </w:tc>
      </w:tr>
      <w:tr w:rsidR="0085747A" w:rsidRPr="009C54AE" w14:paraId="6E714497" w14:textId="77777777" w:rsidTr="00923D7D">
        <w:tc>
          <w:tcPr>
            <w:tcW w:w="9639" w:type="dxa"/>
          </w:tcPr>
          <w:p w14:paraId="1773BF5B" w14:textId="77777777" w:rsidR="0085747A" w:rsidRPr="009C54AE" w:rsidRDefault="003A023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2. Modele badań ilościowych.</w:t>
            </w:r>
          </w:p>
        </w:tc>
      </w:tr>
      <w:tr w:rsidR="0085747A" w:rsidRPr="009C54AE" w14:paraId="062355A2" w14:textId="77777777" w:rsidTr="00923D7D">
        <w:tc>
          <w:tcPr>
            <w:tcW w:w="9639" w:type="dxa"/>
          </w:tcPr>
          <w:p w14:paraId="4F63931A" w14:textId="77777777" w:rsidR="0085747A" w:rsidRPr="009C54AE" w:rsidRDefault="003A023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3. Struktura badań ilościowych, zasady projektowania – charakterystyka.</w:t>
            </w:r>
          </w:p>
        </w:tc>
      </w:tr>
      <w:tr w:rsidR="003A0230" w:rsidRPr="009C54AE" w14:paraId="46AC0A61" w14:textId="77777777" w:rsidTr="00923D7D">
        <w:tc>
          <w:tcPr>
            <w:tcW w:w="9639" w:type="dxa"/>
          </w:tcPr>
          <w:p w14:paraId="5D9D3130" w14:textId="77777777" w:rsidR="003A0230" w:rsidRDefault="003A023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 Metody i techniki prowadzenia badań ilościowych – ogólna charakterystyka.</w:t>
            </w:r>
          </w:p>
        </w:tc>
      </w:tr>
      <w:tr w:rsidR="003A0230" w:rsidRPr="009C54AE" w14:paraId="07A855AE" w14:textId="77777777" w:rsidTr="00923D7D">
        <w:tc>
          <w:tcPr>
            <w:tcW w:w="9639" w:type="dxa"/>
          </w:tcPr>
          <w:p w14:paraId="3CE2FBA7" w14:textId="77777777" w:rsidR="003A0230" w:rsidRDefault="003A023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5.Analiza i synteza jako podstawowe operacje w badaniach ilościowych.</w:t>
            </w:r>
          </w:p>
        </w:tc>
      </w:tr>
      <w:tr w:rsidR="003A0230" w:rsidRPr="009C54AE" w14:paraId="353B4177" w14:textId="77777777" w:rsidTr="00923D7D">
        <w:tc>
          <w:tcPr>
            <w:tcW w:w="9639" w:type="dxa"/>
          </w:tcPr>
          <w:p w14:paraId="64538238" w14:textId="77777777" w:rsidR="003A0230" w:rsidRDefault="003A023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6. Etyka prowadzenia badań ilościowych.</w:t>
            </w:r>
          </w:p>
        </w:tc>
      </w:tr>
    </w:tbl>
    <w:p w14:paraId="1299C43A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4DDBEF00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55225495" w14:textId="77777777" w:rsidTr="00923D7D">
        <w:tc>
          <w:tcPr>
            <w:tcW w:w="9639" w:type="dxa"/>
          </w:tcPr>
          <w:p w14:paraId="5D69D22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5F7394E9" w14:textId="77777777" w:rsidTr="00923D7D">
        <w:tc>
          <w:tcPr>
            <w:tcW w:w="9639" w:type="dxa"/>
          </w:tcPr>
          <w:p w14:paraId="591B8D4F" w14:textId="77777777" w:rsidR="0085747A" w:rsidRPr="009C54AE" w:rsidRDefault="003A023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1. </w:t>
            </w:r>
            <w:r w:rsidR="00D324E4">
              <w:rPr>
                <w:rFonts w:ascii="Corbel" w:hAnsi="Corbel"/>
                <w:sz w:val="24"/>
                <w:szCs w:val="24"/>
              </w:rPr>
              <w:t>Badania ilościowe – podstawowe pojęcia, podstawy teoretyczne, analiza wybranego przykładu badań ilościowych.</w:t>
            </w:r>
          </w:p>
        </w:tc>
      </w:tr>
      <w:tr w:rsidR="0085747A" w:rsidRPr="009C54AE" w14:paraId="6254FD84" w14:textId="77777777" w:rsidTr="00923D7D">
        <w:tc>
          <w:tcPr>
            <w:tcW w:w="9639" w:type="dxa"/>
          </w:tcPr>
          <w:p w14:paraId="3F4E1A1C" w14:textId="77777777" w:rsidR="0085747A" w:rsidRPr="009C54AE" w:rsidRDefault="00D324E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2. Modele procesu badawczego – charakterystyka faz badań.</w:t>
            </w:r>
          </w:p>
        </w:tc>
      </w:tr>
      <w:tr w:rsidR="0085747A" w:rsidRPr="009C54AE" w14:paraId="6FFEE163" w14:textId="77777777" w:rsidTr="00923D7D">
        <w:tc>
          <w:tcPr>
            <w:tcW w:w="9639" w:type="dxa"/>
          </w:tcPr>
          <w:p w14:paraId="0CDEFF1D" w14:textId="77777777" w:rsidR="0085747A" w:rsidRPr="009C54AE" w:rsidRDefault="00D324E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3. Przedmiot i cele badań – analiza wybranych przykładów.</w:t>
            </w:r>
          </w:p>
        </w:tc>
      </w:tr>
      <w:tr w:rsidR="00D324E4" w:rsidRPr="009C54AE" w14:paraId="674F2EAF" w14:textId="77777777" w:rsidTr="00923D7D">
        <w:tc>
          <w:tcPr>
            <w:tcW w:w="9639" w:type="dxa"/>
          </w:tcPr>
          <w:p w14:paraId="0DD29EBD" w14:textId="77777777" w:rsidR="00D324E4" w:rsidRDefault="00D324E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4. Problem w badaniach ilościowych – pojęcie, rodzaje problemów. Formułowanie problemów w badaniach ilościowych, kryteria poprawności. </w:t>
            </w:r>
          </w:p>
        </w:tc>
      </w:tr>
      <w:tr w:rsidR="00D324E4" w:rsidRPr="009C54AE" w14:paraId="5334F8EE" w14:textId="77777777" w:rsidTr="00923D7D">
        <w:tc>
          <w:tcPr>
            <w:tcW w:w="9639" w:type="dxa"/>
          </w:tcPr>
          <w:p w14:paraId="53C48038" w14:textId="77777777" w:rsidR="00D324E4" w:rsidRDefault="00D324E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5. Hipotezy w badaniach ilościowych – charakterystyka, zasady operacjonalizacji hipotez.</w:t>
            </w:r>
          </w:p>
        </w:tc>
      </w:tr>
      <w:tr w:rsidR="00D324E4" w:rsidRPr="009C54AE" w14:paraId="2475FBB4" w14:textId="77777777" w:rsidTr="00923D7D">
        <w:tc>
          <w:tcPr>
            <w:tcW w:w="9639" w:type="dxa"/>
          </w:tcPr>
          <w:p w14:paraId="1A975555" w14:textId="77777777" w:rsidR="00D324E4" w:rsidRDefault="00D324E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6. Zmienne, wskaźniki i mierniki w badaniach ilościowych.</w:t>
            </w:r>
          </w:p>
        </w:tc>
      </w:tr>
      <w:tr w:rsidR="00D324E4" w:rsidRPr="009C54AE" w14:paraId="75EDDA4B" w14:textId="77777777" w:rsidTr="00923D7D">
        <w:tc>
          <w:tcPr>
            <w:tcW w:w="9639" w:type="dxa"/>
          </w:tcPr>
          <w:p w14:paraId="1D1F978F" w14:textId="77777777" w:rsidR="00D324E4" w:rsidRDefault="00D324E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7. Metody, techniki i narzędzia w badaniach ilościowych – charakterystyka.</w:t>
            </w:r>
          </w:p>
        </w:tc>
      </w:tr>
      <w:tr w:rsidR="00D324E4" w:rsidRPr="009C54AE" w14:paraId="73F74FED" w14:textId="77777777" w:rsidTr="00923D7D">
        <w:tc>
          <w:tcPr>
            <w:tcW w:w="9639" w:type="dxa"/>
          </w:tcPr>
          <w:p w14:paraId="2531F77A" w14:textId="77777777" w:rsidR="00D324E4" w:rsidRDefault="00D324E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8. Zasady doboru i projektowania metod i technik.</w:t>
            </w:r>
          </w:p>
        </w:tc>
      </w:tr>
      <w:tr w:rsidR="00D324E4" w:rsidRPr="009C54AE" w14:paraId="0C945EB5" w14:textId="77777777" w:rsidTr="00923D7D">
        <w:tc>
          <w:tcPr>
            <w:tcW w:w="9639" w:type="dxa"/>
          </w:tcPr>
          <w:p w14:paraId="06259AC2" w14:textId="77777777" w:rsidR="00D324E4" w:rsidRDefault="00D324E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9. Opracowanie i weryfikacja narzędzi pomiaru.</w:t>
            </w:r>
          </w:p>
        </w:tc>
      </w:tr>
      <w:tr w:rsidR="00D324E4" w:rsidRPr="009C54AE" w14:paraId="0DBDFCA0" w14:textId="77777777" w:rsidTr="00923D7D">
        <w:tc>
          <w:tcPr>
            <w:tcW w:w="9639" w:type="dxa"/>
          </w:tcPr>
          <w:p w14:paraId="2B07890A" w14:textId="77777777" w:rsidR="00D324E4" w:rsidRDefault="00D324E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10. Projekt badań własnych, przygotowanie, realizacja, prezentacja wyników.</w:t>
            </w:r>
          </w:p>
        </w:tc>
      </w:tr>
    </w:tbl>
    <w:p w14:paraId="3461D7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CF2D8B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44D924" w14:textId="77777777" w:rsidR="00E960BB" w:rsidRPr="00D324E4" w:rsidRDefault="00D324E4" w:rsidP="00D324E4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D324E4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D324E4">
        <w:rPr>
          <w:rFonts w:ascii="Corbel" w:hAnsi="Corbel"/>
          <w:b w:val="0"/>
          <w:i/>
          <w:smallCaps w:val="0"/>
          <w:sz w:val="20"/>
          <w:szCs w:val="20"/>
        </w:rPr>
        <w:t>ykład z prezentacją multimedialną</w:t>
      </w:r>
      <w:r w:rsidR="00923D7D" w:rsidRPr="00D324E4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D324E4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9F4610" w:rsidRPr="00D324E4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D324E4">
        <w:rPr>
          <w:rFonts w:ascii="Corbel" w:hAnsi="Corbel"/>
          <w:b w:val="0"/>
          <w:i/>
          <w:smallCaps w:val="0"/>
          <w:sz w:val="20"/>
          <w:szCs w:val="20"/>
        </w:rPr>
        <w:t xml:space="preserve">tekstów </w:t>
      </w:r>
      <w:r w:rsidRPr="00D324E4">
        <w:rPr>
          <w:rFonts w:ascii="Corbel" w:hAnsi="Corbel"/>
          <w:b w:val="0"/>
          <w:i/>
          <w:smallCaps w:val="0"/>
          <w:sz w:val="20"/>
          <w:szCs w:val="20"/>
        </w:rPr>
        <w:t>prezentujących badania empiryczne z interpretacją - dyskusja</w:t>
      </w:r>
      <w:r w:rsidR="00923D7D" w:rsidRPr="00D324E4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Pr="00D324E4">
        <w:rPr>
          <w:rFonts w:ascii="Corbel" w:hAnsi="Corbel"/>
          <w:b w:val="0"/>
          <w:i/>
          <w:smallCaps w:val="0"/>
          <w:sz w:val="20"/>
          <w:szCs w:val="20"/>
        </w:rPr>
        <w:t xml:space="preserve"> ćwiczenia.</w:t>
      </w:r>
      <w:r w:rsidR="0085747A" w:rsidRPr="00D324E4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0FB78278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FC39945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562CB0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C3740EA" w14:textId="77777777" w:rsidTr="00587FCA">
        <w:tc>
          <w:tcPr>
            <w:tcW w:w="1962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AC1580F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DA5CD06" w14:textId="77777777" w:rsidR="00923D7D" w:rsidRPr="00D324E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324E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D324E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324E4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64A21B7B" w14:textId="77777777" w:rsidTr="00587FCA">
        <w:tc>
          <w:tcPr>
            <w:tcW w:w="1962" w:type="dxa"/>
          </w:tcPr>
          <w:p w14:paraId="173685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135AE936" w14:textId="77777777" w:rsidR="0085747A" w:rsidRPr="00D324E4" w:rsidRDefault="00D324E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324E4">
              <w:rPr>
                <w:rFonts w:ascii="Corbel" w:hAnsi="Corbel"/>
                <w:b w:val="0"/>
                <w:smallCaps w:val="0"/>
                <w:szCs w:val="24"/>
              </w:rPr>
              <w:t>egzamin, kolokwium cząstkowe</w:t>
            </w:r>
          </w:p>
        </w:tc>
        <w:tc>
          <w:tcPr>
            <w:tcW w:w="2117" w:type="dxa"/>
          </w:tcPr>
          <w:p w14:paraId="2F73B9DA" w14:textId="77777777" w:rsidR="0085747A" w:rsidRPr="00D324E4" w:rsidRDefault="00D324E4" w:rsidP="00D7541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324E4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85747A" w:rsidRPr="009C54AE" w14:paraId="29029488" w14:textId="77777777" w:rsidTr="00587FCA">
        <w:tc>
          <w:tcPr>
            <w:tcW w:w="1962" w:type="dxa"/>
          </w:tcPr>
          <w:p w14:paraId="727CF0E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75A192C9" w14:textId="77777777" w:rsidR="0085747A" w:rsidRPr="009C54AE" w:rsidRDefault="00D324E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324E4">
              <w:rPr>
                <w:rFonts w:ascii="Corbel" w:hAnsi="Corbel"/>
                <w:b w:val="0"/>
                <w:smallCaps w:val="0"/>
                <w:szCs w:val="24"/>
              </w:rPr>
              <w:t>egzamin, kolokwium cząstkowe</w:t>
            </w:r>
          </w:p>
        </w:tc>
        <w:tc>
          <w:tcPr>
            <w:tcW w:w="2117" w:type="dxa"/>
          </w:tcPr>
          <w:p w14:paraId="35F77404" w14:textId="77777777" w:rsidR="0085747A" w:rsidRPr="00D324E4" w:rsidRDefault="00587FCA" w:rsidP="00D7541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324E4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D324E4" w:rsidRPr="009C54AE" w14:paraId="007DFB3F" w14:textId="77777777" w:rsidTr="00587FCA">
        <w:tc>
          <w:tcPr>
            <w:tcW w:w="1962" w:type="dxa"/>
          </w:tcPr>
          <w:p w14:paraId="002D746F" w14:textId="77777777" w:rsidR="00D324E4" w:rsidRPr="009C54AE" w:rsidRDefault="00D324E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61ADC558" w14:textId="77777777" w:rsidR="00D324E4" w:rsidRPr="009C54AE" w:rsidRDefault="00587FC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324E4">
              <w:rPr>
                <w:rFonts w:ascii="Corbel" w:hAnsi="Corbel"/>
                <w:b w:val="0"/>
                <w:smallCaps w:val="0"/>
                <w:szCs w:val="24"/>
              </w:rPr>
              <w:t xml:space="preserve">egzamin, </w:t>
            </w:r>
            <w:r w:rsidRPr="00587FCA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7F626B56" w14:textId="77777777" w:rsidR="00D324E4" w:rsidRPr="00D324E4" w:rsidRDefault="00587FCA" w:rsidP="00D7541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324E4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D324E4" w:rsidRPr="009C54AE" w14:paraId="17C46409" w14:textId="77777777" w:rsidTr="00587FCA">
        <w:tc>
          <w:tcPr>
            <w:tcW w:w="1962" w:type="dxa"/>
          </w:tcPr>
          <w:p w14:paraId="5990E71B" w14:textId="77777777" w:rsidR="00D324E4" w:rsidRDefault="00D324E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38F1716C" w14:textId="77777777" w:rsidR="00D324E4" w:rsidRPr="009C54AE" w:rsidRDefault="00587FC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egzamin, ocena projektu</w:t>
            </w:r>
          </w:p>
        </w:tc>
        <w:tc>
          <w:tcPr>
            <w:tcW w:w="2117" w:type="dxa"/>
          </w:tcPr>
          <w:p w14:paraId="04C64560" w14:textId="77777777" w:rsidR="00D324E4" w:rsidRPr="00D324E4" w:rsidRDefault="00587FCA" w:rsidP="00D7541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324E4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D324E4" w:rsidRPr="009C54AE" w14:paraId="1937DF95" w14:textId="77777777" w:rsidTr="00587FCA">
        <w:tc>
          <w:tcPr>
            <w:tcW w:w="1962" w:type="dxa"/>
          </w:tcPr>
          <w:p w14:paraId="4A2F1096" w14:textId="77777777" w:rsidR="00D324E4" w:rsidRDefault="00D324E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45F72A1C" w14:textId="77777777" w:rsidR="00D324E4" w:rsidRPr="009C54AE" w:rsidRDefault="00587FC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egzamin, sprawozdanie</w:t>
            </w:r>
          </w:p>
        </w:tc>
        <w:tc>
          <w:tcPr>
            <w:tcW w:w="2117" w:type="dxa"/>
          </w:tcPr>
          <w:p w14:paraId="23CA83C4" w14:textId="77777777" w:rsidR="00D324E4" w:rsidRPr="00D324E4" w:rsidRDefault="00587FCA" w:rsidP="00D7541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324E4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587FCA" w:rsidRPr="009C54AE" w14:paraId="4BC04801" w14:textId="77777777" w:rsidTr="00587FCA">
        <w:tc>
          <w:tcPr>
            <w:tcW w:w="1962" w:type="dxa"/>
          </w:tcPr>
          <w:p w14:paraId="1E73F495" w14:textId="77777777" w:rsidR="00587FCA" w:rsidRDefault="00587FCA" w:rsidP="00587FC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7E1ACAA6" w14:textId="77777777" w:rsidR="00587FCA" w:rsidRPr="00587FCA" w:rsidRDefault="00587FCA" w:rsidP="00587F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87FCA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3D54A698" w14:textId="77777777" w:rsidR="00587FCA" w:rsidRPr="00D324E4" w:rsidRDefault="00587FCA" w:rsidP="00D7541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324E4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</w:tbl>
    <w:p w14:paraId="34CE0A41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62EBF3C5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0324E97" w14:textId="77777777" w:rsidTr="00923D7D">
        <w:tc>
          <w:tcPr>
            <w:tcW w:w="9670" w:type="dxa"/>
          </w:tcPr>
          <w:p w14:paraId="7D187D0E" w14:textId="77777777" w:rsidR="0085747A" w:rsidRPr="009C54AE" w:rsidRDefault="00587FC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Obecność na zajęciach, pozytywne oceny z kolokwium oraz egzaminu końcowego.</w:t>
            </w:r>
          </w:p>
        </w:tc>
      </w:tr>
    </w:tbl>
    <w:p w14:paraId="6D98A12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946DB8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63D9DE79" w14:textId="77777777" w:rsidTr="003E1941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587FC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B274EAE" w14:textId="77777777" w:rsidTr="00923D7D">
        <w:tc>
          <w:tcPr>
            <w:tcW w:w="4962" w:type="dxa"/>
          </w:tcPr>
          <w:p w14:paraId="5FFF5B85" w14:textId="77777777" w:rsidR="0085747A" w:rsidRPr="009C54AE" w:rsidRDefault="00C61DC5" w:rsidP="00B25C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43FBD11F" w14:textId="77777777" w:rsidR="0085747A" w:rsidRPr="009C54AE" w:rsidRDefault="00587FCA" w:rsidP="00587FC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9C54AE" w14:paraId="50730864" w14:textId="77777777" w:rsidTr="00923D7D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FCD5EC4" w14:textId="77777777" w:rsidR="00C61DC5" w:rsidRPr="009C54AE" w:rsidRDefault="00587FCA" w:rsidP="00587FC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9C54AE" w14:paraId="45FD3319" w14:textId="77777777" w:rsidTr="00923D7D">
        <w:tc>
          <w:tcPr>
            <w:tcW w:w="4962" w:type="dxa"/>
          </w:tcPr>
          <w:p w14:paraId="455E43FB" w14:textId="77777777" w:rsidR="00587FCA" w:rsidRDefault="00587FC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niekontaktowe:</w:t>
            </w:r>
          </w:p>
          <w:p w14:paraId="4BA1AD0C" w14:textId="77777777" w:rsidR="00587FCA" w:rsidRDefault="00C61DC5" w:rsidP="00587FC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praca własna studenta</w:t>
            </w:r>
          </w:p>
          <w:p w14:paraId="20C50E41" w14:textId="77777777" w:rsidR="00587FCA" w:rsidRDefault="00587FCA" w:rsidP="00587FC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6BB4B963" w14:textId="77777777" w:rsidR="00587FCA" w:rsidRDefault="00587FCA" w:rsidP="00587FC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kolokwium, w tym kolokwium końcowego</w:t>
            </w:r>
          </w:p>
          <w:p w14:paraId="796430B4" w14:textId="77777777" w:rsidR="00C61DC5" w:rsidRPr="00587FCA" w:rsidRDefault="00587FCA" w:rsidP="00587FC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projektu</w:t>
            </w:r>
          </w:p>
        </w:tc>
        <w:tc>
          <w:tcPr>
            <w:tcW w:w="4677" w:type="dxa"/>
          </w:tcPr>
          <w:p w14:paraId="5997CC1D" w14:textId="77777777" w:rsidR="00C61DC5" w:rsidRDefault="00C61DC5" w:rsidP="00587FC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4B0A208" w14:textId="77777777" w:rsidR="00587FCA" w:rsidRDefault="00587FCA" w:rsidP="00587FC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  <w:p w14:paraId="2B2B7304" w14:textId="77777777" w:rsidR="00587FCA" w:rsidRDefault="00587FCA" w:rsidP="00587FC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  <w:p w14:paraId="5D369756" w14:textId="77777777" w:rsidR="00587FCA" w:rsidRDefault="00587FCA" w:rsidP="00587FC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110FFD37" w14:textId="77777777" w:rsidR="00587FCA" w:rsidRDefault="00587FCA" w:rsidP="00587FC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BFDD700" w14:textId="77777777" w:rsidR="00587FCA" w:rsidRPr="009C54AE" w:rsidRDefault="00587FCA" w:rsidP="00587FC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9C54AE" w14:paraId="20B8E38B" w14:textId="77777777" w:rsidTr="00923D7D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CCF700D" w14:textId="77777777" w:rsidR="0085747A" w:rsidRPr="009C54AE" w:rsidRDefault="00587FCA" w:rsidP="00587FC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6B7A9073" w14:textId="77777777" w:rsidTr="00923D7D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4677" w:type="dxa"/>
          </w:tcPr>
          <w:p w14:paraId="279935FF" w14:textId="77777777" w:rsidR="0085747A" w:rsidRPr="009C54AE" w:rsidRDefault="00587FCA" w:rsidP="00587FC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B69937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3FE9F23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0E8E8FC4" w14:textId="77777777" w:rsidTr="0071620A">
        <w:trPr>
          <w:trHeight w:val="397"/>
        </w:trPr>
        <w:tc>
          <w:tcPr>
            <w:tcW w:w="3544" w:type="dxa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AA2FE90" w14:textId="77777777" w:rsidR="0085747A" w:rsidRPr="009C54AE" w:rsidRDefault="00587FC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14:paraId="605F859D" w14:textId="77777777" w:rsidTr="0071620A">
        <w:trPr>
          <w:trHeight w:val="397"/>
        </w:trPr>
        <w:tc>
          <w:tcPr>
            <w:tcW w:w="3544" w:type="dxa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7524492" w14:textId="77777777" w:rsidR="0085747A" w:rsidRPr="009C54AE" w:rsidRDefault="00587FC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1F72F646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08CE6F91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2D0F2F5A" w14:textId="77777777" w:rsidTr="0071620A">
        <w:trPr>
          <w:trHeight w:val="397"/>
        </w:trPr>
        <w:tc>
          <w:tcPr>
            <w:tcW w:w="7513" w:type="dxa"/>
          </w:tcPr>
          <w:p w14:paraId="729C969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FA16309" w14:textId="77777777" w:rsidR="009D089C" w:rsidRDefault="009D089C" w:rsidP="00A821DB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Łobocki M., Wprowadzenie do metodologii badań pedagogicznych. Warszawa 2007.</w:t>
            </w:r>
          </w:p>
          <w:p w14:paraId="4D1FDDDD" w14:textId="77777777" w:rsidR="009D089C" w:rsidRDefault="009D089C" w:rsidP="00A821DB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Łobocki M., Metody badań pedagogicznych. Warszawa 1982.</w:t>
            </w:r>
          </w:p>
          <w:p w14:paraId="2EF20316" w14:textId="77777777" w:rsidR="009D089C" w:rsidRDefault="009D089C" w:rsidP="00A821DB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Muszyńska H., Metodologiczne vademecum badacza pedagoga. Poznań 2018.</w:t>
            </w:r>
          </w:p>
          <w:p w14:paraId="073924B8" w14:textId="77777777" w:rsidR="00AC4C66" w:rsidRDefault="009D089C" w:rsidP="00A821DB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Nowak S., Metodologia badań socjologicznych. Warszawa 1970.</w:t>
            </w:r>
          </w:p>
          <w:p w14:paraId="6AE57D3B" w14:textId="77777777" w:rsidR="009D089C" w:rsidRDefault="009D089C" w:rsidP="00A821DB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Pilch T., Bauman T., Zasady badań pedagogicznych. Poznań 2001.</w:t>
            </w:r>
          </w:p>
          <w:p w14:paraId="4C79A89E" w14:textId="77777777" w:rsidR="009D089C" w:rsidRPr="009C54AE" w:rsidRDefault="009D089C" w:rsidP="00A821DB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Rubacha K., Metodologia badań nad edukacją. Warszawa 2008.</w:t>
            </w:r>
          </w:p>
        </w:tc>
      </w:tr>
      <w:tr w:rsidR="0085747A" w:rsidRPr="009C54AE" w14:paraId="2975B04F" w14:textId="77777777" w:rsidTr="0071620A">
        <w:trPr>
          <w:trHeight w:val="397"/>
        </w:trPr>
        <w:tc>
          <w:tcPr>
            <w:tcW w:w="7513" w:type="dxa"/>
          </w:tcPr>
          <w:p w14:paraId="1616B1D9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19BC45A" w14:textId="77777777" w:rsidR="009D089C" w:rsidRDefault="009D089C" w:rsidP="00A821DB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Babbie E., Podstawy badań społecznych. Warszawa 2003.</w:t>
            </w:r>
          </w:p>
          <w:p w14:paraId="3559565A" w14:textId="77777777" w:rsidR="009D089C" w:rsidRPr="009D089C" w:rsidRDefault="009D089C" w:rsidP="00A821DB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Frankfort-Nachmias Ch., Nachmias D., Metody badawcze w naukach społecznych. Poznań 2001.</w:t>
            </w:r>
          </w:p>
        </w:tc>
      </w:tr>
    </w:tbl>
    <w:p w14:paraId="61CDCEA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BB9E25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B0503" w14:textId="77777777" w:rsidR="002A7720" w:rsidRDefault="002A7720" w:rsidP="00C16ABF">
      <w:pPr>
        <w:spacing w:after="0" w:line="240" w:lineRule="auto"/>
      </w:pPr>
      <w:r>
        <w:separator/>
      </w:r>
    </w:p>
  </w:endnote>
  <w:endnote w:type="continuationSeparator" w:id="0">
    <w:p w14:paraId="352F19E2" w14:textId="77777777" w:rsidR="002A7720" w:rsidRDefault="002A772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3D78F" w14:textId="77777777" w:rsidR="002A7720" w:rsidRDefault="002A7720" w:rsidP="00C16ABF">
      <w:pPr>
        <w:spacing w:after="0" w:line="240" w:lineRule="auto"/>
      </w:pPr>
      <w:r>
        <w:separator/>
      </w:r>
    </w:p>
  </w:footnote>
  <w:footnote w:type="continuationSeparator" w:id="0">
    <w:p w14:paraId="7E8ED560" w14:textId="77777777" w:rsidR="002A7720" w:rsidRDefault="002A7720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509CB"/>
    <w:multiLevelType w:val="hybridMultilevel"/>
    <w:tmpl w:val="D2F6BC8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547AAF"/>
    <w:multiLevelType w:val="hybridMultilevel"/>
    <w:tmpl w:val="D0D66260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1630BE"/>
    <w:multiLevelType w:val="hybridMultilevel"/>
    <w:tmpl w:val="3732E3F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7400301">
    <w:abstractNumId w:val="2"/>
  </w:num>
  <w:num w:numId="2" w16cid:durableId="2091385436">
    <w:abstractNumId w:val="3"/>
  </w:num>
  <w:num w:numId="3" w16cid:durableId="1540511486">
    <w:abstractNumId w:val="0"/>
  </w:num>
  <w:num w:numId="4" w16cid:durableId="112291408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1C1F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5B66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2C4B"/>
    <w:rsid w:val="002144C0"/>
    <w:rsid w:val="0022477D"/>
    <w:rsid w:val="00225E01"/>
    <w:rsid w:val="002278A9"/>
    <w:rsid w:val="002336F9"/>
    <w:rsid w:val="0024028F"/>
    <w:rsid w:val="00244ABC"/>
    <w:rsid w:val="002527EB"/>
    <w:rsid w:val="00281FF2"/>
    <w:rsid w:val="002857DE"/>
    <w:rsid w:val="00291567"/>
    <w:rsid w:val="002A22BF"/>
    <w:rsid w:val="002A2389"/>
    <w:rsid w:val="002A671D"/>
    <w:rsid w:val="002A6E13"/>
    <w:rsid w:val="002A7720"/>
    <w:rsid w:val="002B4D55"/>
    <w:rsid w:val="002B5EA0"/>
    <w:rsid w:val="002B6119"/>
    <w:rsid w:val="002C1F06"/>
    <w:rsid w:val="002D3375"/>
    <w:rsid w:val="002D73D4"/>
    <w:rsid w:val="002E6118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230"/>
    <w:rsid w:val="003A0A5B"/>
    <w:rsid w:val="003A1176"/>
    <w:rsid w:val="003C0BAE"/>
    <w:rsid w:val="003D18A9"/>
    <w:rsid w:val="003D6CE2"/>
    <w:rsid w:val="003E1941"/>
    <w:rsid w:val="003E2FE6"/>
    <w:rsid w:val="003E49D5"/>
    <w:rsid w:val="003E56C5"/>
    <w:rsid w:val="003F2B97"/>
    <w:rsid w:val="003F38C0"/>
    <w:rsid w:val="00414E3C"/>
    <w:rsid w:val="0042244A"/>
    <w:rsid w:val="0042745A"/>
    <w:rsid w:val="00431D5C"/>
    <w:rsid w:val="004362C6"/>
    <w:rsid w:val="004377F9"/>
    <w:rsid w:val="00437FA2"/>
    <w:rsid w:val="00445970"/>
    <w:rsid w:val="0045729E"/>
    <w:rsid w:val="00461EFC"/>
    <w:rsid w:val="004652C2"/>
    <w:rsid w:val="004706D1"/>
    <w:rsid w:val="00471326"/>
    <w:rsid w:val="0047598D"/>
    <w:rsid w:val="00476D9E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696D"/>
    <w:rsid w:val="00573EF9"/>
    <w:rsid w:val="00575E6F"/>
    <w:rsid w:val="00587FCA"/>
    <w:rsid w:val="0059484D"/>
    <w:rsid w:val="005A0855"/>
    <w:rsid w:val="005A3196"/>
    <w:rsid w:val="005A5772"/>
    <w:rsid w:val="005C080F"/>
    <w:rsid w:val="005C55E5"/>
    <w:rsid w:val="005C696A"/>
    <w:rsid w:val="005D1D3E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1A79"/>
    <w:rsid w:val="00675843"/>
    <w:rsid w:val="00696477"/>
    <w:rsid w:val="006D050F"/>
    <w:rsid w:val="006D3575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4EC5"/>
    <w:rsid w:val="00736CE1"/>
    <w:rsid w:val="00745302"/>
    <w:rsid w:val="007456EA"/>
    <w:rsid w:val="007461D6"/>
    <w:rsid w:val="00746EC8"/>
    <w:rsid w:val="00763BF1"/>
    <w:rsid w:val="00766FD4"/>
    <w:rsid w:val="0078168C"/>
    <w:rsid w:val="007842F4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7F76E1"/>
    <w:rsid w:val="0081554D"/>
    <w:rsid w:val="0081707E"/>
    <w:rsid w:val="008449B3"/>
    <w:rsid w:val="00855F63"/>
    <w:rsid w:val="0085747A"/>
    <w:rsid w:val="00864059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22FE"/>
    <w:rsid w:val="009A78D9"/>
    <w:rsid w:val="009C1331"/>
    <w:rsid w:val="009C3E31"/>
    <w:rsid w:val="009C54AE"/>
    <w:rsid w:val="009C788E"/>
    <w:rsid w:val="009D089C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21DB"/>
    <w:rsid w:val="00A84C85"/>
    <w:rsid w:val="00A97DE1"/>
    <w:rsid w:val="00AB053C"/>
    <w:rsid w:val="00AC369A"/>
    <w:rsid w:val="00AC4C66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5DD5"/>
    <w:rsid w:val="00B25C14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5318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17BB"/>
    <w:rsid w:val="00D17C3C"/>
    <w:rsid w:val="00D26B2C"/>
    <w:rsid w:val="00D324E4"/>
    <w:rsid w:val="00D352C9"/>
    <w:rsid w:val="00D425B2"/>
    <w:rsid w:val="00D428D6"/>
    <w:rsid w:val="00D552B2"/>
    <w:rsid w:val="00D608D1"/>
    <w:rsid w:val="00D74119"/>
    <w:rsid w:val="00D75412"/>
    <w:rsid w:val="00D8075B"/>
    <w:rsid w:val="00D8678B"/>
    <w:rsid w:val="00DA2114"/>
    <w:rsid w:val="00DD0015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4894"/>
    <w:rsid w:val="00E62491"/>
    <w:rsid w:val="00E63348"/>
    <w:rsid w:val="00E77E88"/>
    <w:rsid w:val="00E8107D"/>
    <w:rsid w:val="00E9009E"/>
    <w:rsid w:val="00E960BB"/>
    <w:rsid w:val="00EA2074"/>
    <w:rsid w:val="00EA4832"/>
    <w:rsid w:val="00EA4E9D"/>
    <w:rsid w:val="00EC4899"/>
    <w:rsid w:val="00ED03AB"/>
    <w:rsid w:val="00ED32D2"/>
    <w:rsid w:val="00EE068E"/>
    <w:rsid w:val="00EE32DE"/>
    <w:rsid w:val="00EE5457"/>
    <w:rsid w:val="00EF36BA"/>
    <w:rsid w:val="00F070AB"/>
    <w:rsid w:val="00F17567"/>
    <w:rsid w:val="00F27A7B"/>
    <w:rsid w:val="00F526AF"/>
    <w:rsid w:val="00F617C3"/>
    <w:rsid w:val="00F7066B"/>
    <w:rsid w:val="00F74F4D"/>
    <w:rsid w:val="00F83B28"/>
    <w:rsid w:val="00FA46E5"/>
    <w:rsid w:val="00FB249F"/>
    <w:rsid w:val="00FB7DBA"/>
    <w:rsid w:val="00FC1C25"/>
    <w:rsid w:val="00FC3F45"/>
    <w:rsid w:val="00FD503F"/>
    <w:rsid w:val="00FD7589"/>
    <w:rsid w:val="00FF016A"/>
    <w:rsid w:val="00FF1401"/>
    <w:rsid w:val="00FF5E7D"/>
    <w:rsid w:val="056E6842"/>
    <w:rsid w:val="2964E043"/>
    <w:rsid w:val="2A1E5B3C"/>
    <w:rsid w:val="305FFD8E"/>
    <w:rsid w:val="55461755"/>
    <w:rsid w:val="5CC6FF2C"/>
    <w:rsid w:val="625B26FD"/>
    <w:rsid w:val="67B1C4C5"/>
    <w:rsid w:val="7FD68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B6801"/>
  <w15:docId w15:val="{F475B9F0-6B9A-4E63-BA50-262F61325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C7F53B-9555-4CAF-B1C1-B105BBD9E9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695A2CC-3D97-47D4-9CD3-59E5A3B7CB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BE3E412-D753-4105-A63D-6130D4BA5E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AD9978-A2C5-4EA6-81F3-C6A129EE5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4</Pages>
  <Words>895</Words>
  <Characters>5372</Characters>
  <Application>Microsoft Office Word</Application>
  <DocSecurity>0</DocSecurity>
  <Lines>44</Lines>
  <Paragraphs>12</Paragraphs>
  <ScaleCrop>false</ScaleCrop>
  <Company>Hewlett-Packard Company</Company>
  <LinksUpToDate>false</LinksUpToDate>
  <CharactersWithSpaces>6255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32</cp:revision>
  <cp:lastPrinted>2020-02-08T08:36:00Z</cp:lastPrinted>
  <dcterms:created xsi:type="dcterms:W3CDTF">2019-11-28T13:28:00Z</dcterms:created>
  <dcterms:modified xsi:type="dcterms:W3CDTF">2025-10-12T11:11:00Z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